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74D73" w14:textId="77777777" w:rsidR="001924BB" w:rsidRDefault="001924BB" w:rsidP="001924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KEMSALE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112DC7E" w14:textId="77777777" w:rsidR="001924BB" w:rsidRDefault="001924BB" w:rsidP="001924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BA18B96" w14:textId="77777777" w:rsidR="001924BB" w:rsidRDefault="001924BB" w:rsidP="001924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F74F414" w14:textId="77777777" w:rsidR="001924BB" w:rsidRDefault="001924BB" w:rsidP="001924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trespass, taking and assault against Richard Basset of</w:t>
      </w:r>
    </w:p>
    <w:p w14:paraId="34C45D09" w14:textId="77777777" w:rsidR="001924BB" w:rsidRDefault="001924BB" w:rsidP="001924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Chelsham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Surrey(q.v.), John Couper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Brasted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Kent(q.v.), and Richard</w:t>
      </w:r>
    </w:p>
    <w:p w14:paraId="6C31FDD4" w14:textId="77777777" w:rsidR="001924BB" w:rsidRDefault="001924BB" w:rsidP="001924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Farle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Chelsham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(q.v.).</w:t>
      </w:r>
    </w:p>
    <w:p w14:paraId="54E3ACDE" w14:textId="77777777" w:rsidR="001924BB" w:rsidRDefault="001924BB" w:rsidP="001924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D6BAE6B" w14:textId="77777777" w:rsidR="001924BB" w:rsidRDefault="001924BB" w:rsidP="001924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70F1CAE" w14:textId="77777777" w:rsidR="001924BB" w:rsidRDefault="001924BB" w:rsidP="001924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9CC28EF" w14:textId="77777777" w:rsidR="001924BB" w:rsidRDefault="001924BB" w:rsidP="001924BB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April 2021</w:t>
      </w:r>
    </w:p>
    <w:p w14:paraId="27AC329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ED794" w14:textId="77777777" w:rsidR="001924BB" w:rsidRDefault="001924BB" w:rsidP="009139A6">
      <w:r>
        <w:separator/>
      </w:r>
    </w:p>
  </w:endnote>
  <w:endnote w:type="continuationSeparator" w:id="0">
    <w:p w14:paraId="1AA5006C" w14:textId="77777777" w:rsidR="001924BB" w:rsidRDefault="001924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798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A99D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F52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D9C75" w14:textId="77777777" w:rsidR="001924BB" w:rsidRDefault="001924BB" w:rsidP="009139A6">
      <w:r>
        <w:separator/>
      </w:r>
    </w:p>
  </w:footnote>
  <w:footnote w:type="continuationSeparator" w:id="0">
    <w:p w14:paraId="7C3EC6A8" w14:textId="77777777" w:rsidR="001924BB" w:rsidRDefault="001924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9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A0F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03A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4BB"/>
    <w:rsid w:val="000666E0"/>
    <w:rsid w:val="001924BB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7A562"/>
  <w15:chartTrackingRefBased/>
  <w15:docId w15:val="{0836C8ED-6BEE-46E6-A14F-42C82E4FE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924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2021-05-22T11:30:00Z</dcterms:created>
  <dcterms:modified xsi:type="dcterms:W3CDTF">2021-05-22T11:30:00Z</dcterms:modified>
</cp:coreProperties>
</file>